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3B6EC" w14:textId="56FF4EA4" w:rsidR="0052455A" w:rsidRPr="00073536" w:rsidRDefault="0052455A" w:rsidP="0052455A">
      <w:pPr>
        <w:pStyle w:val="Header"/>
        <w:tabs>
          <w:tab w:val="right" w:pos="9639"/>
        </w:tabs>
        <w:rPr>
          <w:bCs/>
          <w:i/>
          <w:noProof w:val="0"/>
          <w:sz w:val="24"/>
          <w:szCs w:val="24"/>
        </w:rPr>
      </w:pPr>
      <w:r w:rsidRPr="00073536">
        <w:rPr>
          <w:bCs/>
          <w:noProof w:val="0"/>
          <w:sz w:val="24"/>
          <w:szCs w:val="24"/>
        </w:rPr>
        <w:t>3GPP TSG-RAN WG2 Meeting #102</w:t>
      </w:r>
      <w:r w:rsidRPr="00073536">
        <w:rPr>
          <w:bCs/>
          <w:noProof w:val="0"/>
          <w:sz w:val="24"/>
          <w:szCs w:val="24"/>
        </w:rPr>
        <w:tab/>
      </w:r>
      <w:r w:rsidRPr="00073536">
        <w:rPr>
          <w:rFonts w:hint="eastAsia"/>
          <w:bCs/>
          <w:noProof w:val="0"/>
          <w:sz w:val="24"/>
          <w:szCs w:val="24"/>
        </w:rPr>
        <w:t>R</w:t>
      </w:r>
      <w:r w:rsidRPr="00073536">
        <w:rPr>
          <w:bCs/>
          <w:noProof w:val="0"/>
          <w:sz w:val="24"/>
          <w:szCs w:val="24"/>
        </w:rPr>
        <w:t>2</w:t>
      </w:r>
      <w:r w:rsidRPr="00073536">
        <w:rPr>
          <w:rFonts w:hint="eastAsia"/>
          <w:bCs/>
          <w:noProof w:val="0"/>
          <w:sz w:val="24"/>
          <w:szCs w:val="24"/>
        </w:rPr>
        <w:t>-</w:t>
      </w:r>
      <w:r w:rsidR="00E4361C">
        <w:rPr>
          <w:bCs/>
          <w:noProof w:val="0"/>
          <w:sz w:val="24"/>
          <w:szCs w:val="24"/>
        </w:rPr>
        <w:t>1808030</w:t>
      </w:r>
    </w:p>
    <w:p w14:paraId="643C4428" w14:textId="028F566F" w:rsidR="00355289" w:rsidRPr="00073536" w:rsidRDefault="0052455A" w:rsidP="0052455A">
      <w:pPr>
        <w:pStyle w:val="Header"/>
        <w:tabs>
          <w:tab w:val="right" w:pos="9639"/>
        </w:tabs>
        <w:rPr>
          <w:bCs/>
          <w:noProof w:val="0"/>
          <w:sz w:val="24"/>
          <w:szCs w:val="24"/>
        </w:rPr>
      </w:pPr>
      <w:r w:rsidRPr="00073536">
        <w:rPr>
          <w:rFonts w:eastAsia="SimSun"/>
          <w:noProof w:val="0"/>
          <w:sz w:val="24"/>
          <w:szCs w:val="24"/>
          <w:lang w:eastAsia="zh-CN"/>
        </w:rPr>
        <w:t>Busan, South Korea, 21st - 25th May 2018</w:t>
      </w:r>
      <w:r w:rsidR="00355289" w:rsidRPr="00073536">
        <w:rPr>
          <w:rFonts w:eastAsia="SimSun"/>
          <w:noProof w:val="0"/>
          <w:sz w:val="24"/>
          <w:szCs w:val="24"/>
          <w:lang w:eastAsia="zh-CN"/>
        </w:rPr>
        <w:tab/>
      </w:r>
      <w:r w:rsidR="00073536" w:rsidRPr="00073536">
        <w:rPr>
          <w:rFonts w:eastAsia="SimSun"/>
          <w:i/>
          <w:noProof w:val="0"/>
          <w:sz w:val="24"/>
          <w:szCs w:val="24"/>
          <w:lang w:eastAsia="zh-CN"/>
        </w:rPr>
        <w:t>Revision</w:t>
      </w:r>
      <w:r w:rsidR="00355289" w:rsidRPr="00073536">
        <w:rPr>
          <w:rFonts w:eastAsia="SimSun"/>
          <w:i/>
          <w:noProof w:val="0"/>
          <w:sz w:val="24"/>
          <w:szCs w:val="24"/>
          <w:lang w:eastAsia="zh-CN"/>
        </w:rPr>
        <w:t xml:space="preserve"> of </w:t>
      </w:r>
      <w:r w:rsidRPr="00073536">
        <w:rPr>
          <w:rFonts w:hint="eastAsia"/>
          <w:bCs/>
          <w:i/>
          <w:noProof w:val="0"/>
          <w:sz w:val="24"/>
          <w:szCs w:val="24"/>
        </w:rPr>
        <w:t>R</w:t>
      </w:r>
      <w:r w:rsidRPr="00073536">
        <w:rPr>
          <w:bCs/>
          <w:i/>
          <w:noProof w:val="0"/>
          <w:sz w:val="24"/>
          <w:szCs w:val="24"/>
        </w:rPr>
        <w:t>2</w:t>
      </w:r>
      <w:r w:rsidRPr="00073536">
        <w:rPr>
          <w:rFonts w:hint="eastAsia"/>
          <w:bCs/>
          <w:i/>
          <w:noProof w:val="0"/>
          <w:sz w:val="24"/>
          <w:szCs w:val="24"/>
        </w:rPr>
        <w:t>-</w:t>
      </w:r>
      <w:r w:rsidRPr="00073536">
        <w:rPr>
          <w:bCs/>
          <w:i/>
          <w:noProof w:val="0"/>
          <w:sz w:val="24"/>
          <w:szCs w:val="24"/>
        </w:rPr>
        <w:t>1800965</w:t>
      </w:r>
    </w:p>
    <w:p w14:paraId="39BE00F6" w14:textId="77777777" w:rsidR="00CD4C7B" w:rsidRPr="00073536" w:rsidRDefault="00CD4C7B" w:rsidP="00CD4C7B">
      <w:pPr>
        <w:pStyle w:val="Header"/>
        <w:rPr>
          <w:bCs/>
          <w:noProof w:val="0"/>
          <w:sz w:val="24"/>
        </w:rPr>
      </w:pPr>
    </w:p>
    <w:p w14:paraId="49379CFB" w14:textId="77777777" w:rsidR="00CD4C7B" w:rsidRPr="00073536" w:rsidRDefault="00CD4C7B" w:rsidP="00CD4C7B">
      <w:pPr>
        <w:pStyle w:val="Header"/>
        <w:rPr>
          <w:bCs/>
          <w:noProof w:val="0"/>
          <w:sz w:val="24"/>
        </w:rPr>
      </w:pPr>
    </w:p>
    <w:p w14:paraId="758E2B30" w14:textId="28FE1F37" w:rsidR="00CD4C7B" w:rsidRPr="00073536" w:rsidRDefault="00CD4C7B" w:rsidP="00CD4C7B">
      <w:pPr>
        <w:pStyle w:val="CRCoverPage"/>
        <w:tabs>
          <w:tab w:val="left" w:pos="1985"/>
        </w:tabs>
        <w:rPr>
          <w:rFonts w:cs="Arial"/>
          <w:b/>
          <w:bCs/>
          <w:sz w:val="24"/>
          <w:lang w:eastAsia="ja-JP"/>
        </w:rPr>
      </w:pPr>
      <w:r w:rsidRPr="00E4361C">
        <w:rPr>
          <w:rFonts w:cs="Arial"/>
          <w:b/>
          <w:bCs/>
          <w:sz w:val="24"/>
        </w:rPr>
        <w:t>Agenda item:</w:t>
      </w:r>
      <w:r w:rsidRPr="00E4361C">
        <w:rPr>
          <w:rFonts w:cs="Arial"/>
          <w:b/>
          <w:bCs/>
          <w:sz w:val="24"/>
        </w:rPr>
        <w:tab/>
      </w:r>
      <w:r w:rsidR="00C27CB1" w:rsidRPr="00E4361C">
        <w:rPr>
          <w:rFonts w:cs="Arial"/>
          <w:b/>
          <w:bCs/>
          <w:sz w:val="24"/>
          <w:lang w:eastAsia="ja-JP"/>
        </w:rPr>
        <w:t>10.3.1.4.3</w:t>
      </w:r>
    </w:p>
    <w:p w14:paraId="6A1BC0C1" w14:textId="65FF2262" w:rsidR="00CD4C7B" w:rsidRPr="00073536" w:rsidRDefault="00CD4C7B" w:rsidP="00CD4C7B">
      <w:pPr>
        <w:tabs>
          <w:tab w:val="left" w:pos="1985"/>
        </w:tabs>
        <w:ind w:left="1985" w:hanging="1985"/>
        <w:rPr>
          <w:rFonts w:ascii="Arial" w:hAnsi="Arial" w:cs="Arial"/>
          <w:b/>
          <w:bCs/>
          <w:sz w:val="24"/>
        </w:rPr>
      </w:pPr>
      <w:r w:rsidRPr="00073536">
        <w:rPr>
          <w:rFonts w:ascii="Arial" w:hAnsi="Arial" w:cs="Arial"/>
          <w:b/>
          <w:bCs/>
          <w:sz w:val="24"/>
        </w:rPr>
        <w:t>Source:</w:t>
      </w:r>
      <w:r w:rsidRPr="00073536">
        <w:rPr>
          <w:rFonts w:ascii="Arial" w:hAnsi="Arial" w:cs="Arial"/>
          <w:b/>
          <w:bCs/>
          <w:sz w:val="24"/>
        </w:rPr>
        <w:tab/>
      </w:r>
      <w:r w:rsidR="001741A0" w:rsidRPr="00073536">
        <w:rPr>
          <w:rFonts w:ascii="Arial" w:hAnsi="Arial" w:cs="Arial"/>
          <w:b/>
          <w:bCs/>
          <w:sz w:val="24"/>
        </w:rPr>
        <w:t>Nokia</w:t>
      </w:r>
      <w:r w:rsidR="00090468" w:rsidRPr="00073536">
        <w:rPr>
          <w:rFonts w:ascii="Arial" w:hAnsi="Arial" w:cs="Arial"/>
          <w:b/>
          <w:bCs/>
          <w:sz w:val="24"/>
        </w:rPr>
        <w:t xml:space="preserve">, </w:t>
      </w:r>
      <w:r w:rsidR="006027F7" w:rsidRPr="00073536">
        <w:rPr>
          <w:rFonts w:ascii="Arial" w:hAnsi="Arial" w:cs="Arial"/>
          <w:b/>
          <w:bCs/>
          <w:sz w:val="24"/>
        </w:rPr>
        <w:t>NTT DOCOMO</w:t>
      </w:r>
      <w:r w:rsidR="00355289" w:rsidRPr="00073536">
        <w:rPr>
          <w:rFonts w:ascii="Arial" w:hAnsi="Arial" w:cs="Arial"/>
          <w:b/>
          <w:bCs/>
          <w:sz w:val="24"/>
        </w:rPr>
        <w:t>, Nokia Shanghai Bell</w:t>
      </w:r>
    </w:p>
    <w:p w14:paraId="45BE90BE" w14:textId="12CC4219" w:rsidR="00CD4C7B" w:rsidRPr="00073536" w:rsidRDefault="00CD4C7B" w:rsidP="00CD4C7B">
      <w:pPr>
        <w:ind w:left="1985" w:hanging="1985"/>
        <w:rPr>
          <w:rFonts w:ascii="Arial" w:hAnsi="Arial" w:cs="Arial"/>
          <w:b/>
          <w:bCs/>
          <w:sz w:val="24"/>
        </w:rPr>
      </w:pPr>
      <w:r w:rsidRPr="00073536">
        <w:rPr>
          <w:rFonts w:ascii="Arial" w:hAnsi="Arial" w:cs="Arial"/>
          <w:b/>
          <w:bCs/>
          <w:sz w:val="24"/>
        </w:rPr>
        <w:t>Title:</w:t>
      </w:r>
      <w:r w:rsidRPr="00073536">
        <w:rPr>
          <w:rFonts w:ascii="Arial" w:hAnsi="Arial" w:cs="Arial"/>
          <w:b/>
          <w:bCs/>
          <w:sz w:val="24"/>
        </w:rPr>
        <w:tab/>
      </w:r>
      <w:r w:rsidR="00E4361C">
        <w:rPr>
          <w:rFonts w:ascii="Arial" w:hAnsi="Arial" w:cs="Arial"/>
          <w:b/>
          <w:bCs/>
          <w:sz w:val="24"/>
        </w:rPr>
        <w:t>Clarification on the Preamble group B selection</w:t>
      </w:r>
      <w:bookmarkStart w:id="0" w:name="_GoBack"/>
      <w:bookmarkEnd w:id="0"/>
    </w:p>
    <w:p w14:paraId="3AC3A0B1" w14:textId="2465DA0E" w:rsidR="00CD4C7B" w:rsidRPr="00073536" w:rsidRDefault="00CD4C7B" w:rsidP="00CD4C7B">
      <w:pPr>
        <w:ind w:left="1985" w:hanging="1985"/>
        <w:rPr>
          <w:rFonts w:ascii="Arial" w:hAnsi="Arial" w:cs="Arial"/>
          <w:b/>
          <w:bCs/>
          <w:sz w:val="24"/>
        </w:rPr>
      </w:pPr>
      <w:r w:rsidRPr="00073536">
        <w:rPr>
          <w:rFonts w:ascii="Arial" w:hAnsi="Arial" w:cs="Arial"/>
          <w:b/>
          <w:bCs/>
          <w:sz w:val="24"/>
        </w:rPr>
        <w:t>WID/SID:</w:t>
      </w:r>
      <w:r w:rsidRPr="00073536">
        <w:rPr>
          <w:rFonts w:ascii="Arial" w:hAnsi="Arial" w:cs="Arial"/>
          <w:b/>
          <w:bCs/>
          <w:sz w:val="24"/>
        </w:rPr>
        <w:tab/>
      </w:r>
      <w:r w:rsidR="00112F1A" w:rsidRPr="00073536">
        <w:rPr>
          <w:rFonts w:ascii="Arial" w:hAnsi="Arial" w:cs="Arial"/>
          <w:b/>
          <w:bCs/>
          <w:sz w:val="24"/>
        </w:rPr>
        <w:t xml:space="preserve">NR_newRAT-Core </w:t>
      </w:r>
      <w:r w:rsidR="00D80795" w:rsidRPr="00073536">
        <w:rPr>
          <w:rFonts w:ascii="Arial" w:hAnsi="Arial" w:cs="Arial"/>
          <w:b/>
          <w:bCs/>
          <w:sz w:val="24"/>
        </w:rPr>
        <w:t>-</w:t>
      </w:r>
      <w:r w:rsidRPr="00073536">
        <w:rPr>
          <w:rFonts w:ascii="Arial" w:hAnsi="Arial" w:cs="Arial"/>
          <w:b/>
          <w:bCs/>
          <w:sz w:val="24"/>
        </w:rPr>
        <w:t xml:space="preserve"> Release</w:t>
      </w:r>
      <w:r w:rsidR="00D80795" w:rsidRPr="00073536">
        <w:rPr>
          <w:rFonts w:ascii="Arial" w:hAnsi="Arial" w:cs="Arial"/>
          <w:b/>
          <w:bCs/>
          <w:sz w:val="24"/>
        </w:rPr>
        <w:t xml:space="preserve"> </w:t>
      </w:r>
      <w:r w:rsidR="00970DB3" w:rsidRPr="00073536">
        <w:rPr>
          <w:rFonts w:ascii="Arial" w:hAnsi="Arial" w:cs="Arial"/>
          <w:b/>
          <w:bCs/>
          <w:sz w:val="24"/>
        </w:rPr>
        <w:t>15</w:t>
      </w:r>
    </w:p>
    <w:p w14:paraId="7DF86DB4" w14:textId="77777777" w:rsidR="00CD4C7B" w:rsidRPr="00073536" w:rsidRDefault="00CD4C7B" w:rsidP="00CD4C7B">
      <w:pPr>
        <w:tabs>
          <w:tab w:val="left" w:pos="1985"/>
        </w:tabs>
        <w:rPr>
          <w:rFonts w:ascii="Arial" w:hAnsi="Arial" w:cs="Arial"/>
          <w:b/>
          <w:bCs/>
          <w:sz w:val="24"/>
        </w:rPr>
      </w:pPr>
      <w:r w:rsidRPr="00073536">
        <w:rPr>
          <w:rFonts w:ascii="Arial" w:hAnsi="Arial" w:cs="Arial"/>
          <w:b/>
          <w:bCs/>
          <w:sz w:val="24"/>
        </w:rPr>
        <w:t>Document for:</w:t>
      </w:r>
      <w:r w:rsidRPr="00073536">
        <w:rPr>
          <w:rFonts w:ascii="Arial" w:hAnsi="Arial" w:cs="Arial"/>
          <w:b/>
          <w:bCs/>
          <w:sz w:val="24"/>
        </w:rPr>
        <w:tab/>
        <w:t>Discussion and Decision</w:t>
      </w:r>
    </w:p>
    <w:p w14:paraId="3E959691" w14:textId="77777777" w:rsidR="00CD4C7B" w:rsidRPr="00073536" w:rsidRDefault="00CD4C7B" w:rsidP="00CD4C7B">
      <w:pPr>
        <w:pStyle w:val="Heading1"/>
      </w:pPr>
      <w:r w:rsidRPr="00073536">
        <w:t>1</w:t>
      </w:r>
      <w:r w:rsidRPr="00073536">
        <w:tab/>
      </w:r>
      <w:r w:rsidR="0056573F" w:rsidRPr="00073536">
        <w:t>Introduction</w:t>
      </w:r>
    </w:p>
    <w:p w14:paraId="0BBDFC0A" w14:textId="77BEBE0C" w:rsidR="00CD4C7B" w:rsidRPr="00073536" w:rsidRDefault="00C27CB1" w:rsidP="00CD4C7B">
      <w:r w:rsidRPr="00073536">
        <w:t>In the previous RAN2#99Bis meeting the following was agreed wrt. RA preamble group selection:</w:t>
      </w:r>
    </w:p>
    <w:p w14:paraId="0C2418F2" w14:textId="77777777" w:rsidR="00C27CB1" w:rsidRPr="00073536" w:rsidRDefault="00C27CB1" w:rsidP="00C27CB1">
      <w:pPr>
        <w:pStyle w:val="Doc-text2"/>
        <w:pBdr>
          <w:top w:val="single" w:sz="4" w:space="1" w:color="auto"/>
          <w:left w:val="single" w:sz="4" w:space="4" w:color="auto"/>
          <w:bottom w:val="single" w:sz="4" w:space="1" w:color="auto"/>
          <w:right w:val="single" w:sz="4" w:space="4" w:color="auto"/>
        </w:pBdr>
        <w:rPr>
          <w:b/>
          <w:i/>
          <w:lang w:val="en-GB"/>
        </w:rPr>
      </w:pPr>
      <w:r w:rsidRPr="00073536">
        <w:rPr>
          <w:b/>
          <w:i/>
          <w:lang w:val="en-GB"/>
        </w:rPr>
        <w:t>Agreements:</w:t>
      </w:r>
    </w:p>
    <w:p w14:paraId="5FDDC50B" w14:textId="77777777" w:rsidR="00C27CB1" w:rsidRPr="00073536" w:rsidRDefault="00C27CB1" w:rsidP="00C27CB1">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highlight w:val="yellow"/>
          <w:lang w:val="en-GB"/>
        </w:rPr>
      </w:pPr>
      <w:r w:rsidRPr="00073536">
        <w:rPr>
          <w:i/>
          <w:highlight w:val="yellow"/>
          <w:lang w:val="en-GB"/>
        </w:rPr>
        <w:t xml:space="preserve">As in LTE, preamble group selection can be based on Msg3 size and pathloss in NR.  </w:t>
      </w:r>
    </w:p>
    <w:p w14:paraId="59DD1BA0" w14:textId="77777777" w:rsidR="00C27CB1" w:rsidRPr="00073536" w:rsidRDefault="00C27CB1" w:rsidP="00C27CB1">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073536">
        <w:rPr>
          <w:i/>
          <w:lang w:val="en-GB"/>
        </w:rPr>
        <w:t>The parameters numberOfRA-Preambles, sizeOfRA-PreamblesGroupA, messageSizeGroupA in LTE should be reused in NR</w:t>
      </w:r>
    </w:p>
    <w:p w14:paraId="1279A0CB" w14:textId="77777777" w:rsidR="00C27CB1" w:rsidRPr="00073536" w:rsidRDefault="00C27CB1" w:rsidP="00C27CB1">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073536">
        <w:rPr>
          <w:i/>
          <w:lang w:val="en-GB"/>
        </w:rPr>
        <w:t>The parameters numberOfRA-Preambles, sizeOfRA-PreamblesGroupA, messageSizeGroupA are conveyed via NR SIB1.</w:t>
      </w:r>
    </w:p>
    <w:p w14:paraId="4DDEB821" w14:textId="73B14709" w:rsidR="00073536" w:rsidRPr="00073536" w:rsidRDefault="00073536" w:rsidP="00CD4C7B"/>
    <w:p w14:paraId="72FF0EF7" w14:textId="0B57CE43" w:rsidR="00073536" w:rsidRDefault="00073536" w:rsidP="00CD4C7B">
      <w:r w:rsidRPr="00073536">
        <w:t>Furthermore, in the previous RAN2#101Bis meeting, CP sessi</w:t>
      </w:r>
      <w:r>
        <w:t xml:space="preserve">on reached a tentative agreement that CCCH SDU sizes of 6 and 8 bytes will be supported – it seems obvious there will be at least 2 sizes defined. The possible Msg3 sizes required were then indicated to RAN1 for consideration in LS </w:t>
      </w:r>
      <w:hyperlink r:id="rId11" w:history="1">
        <w:r w:rsidRPr="00073536">
          <w:rPr>
            <w:rStyle w:val="Hyperlink"/>
          </w:rPr>
          <w:t>R2-1806501</w:t>
        </w:r>
      </w:hyperlink>
      <w:r>
        <w:t>:</w:t>
      </w:r>
    </w:p>
    <w:p w14:paraId="378BB1A5" w14:textId="77777777" w:rsidR="00073536" w:rsidRPr="00073536" w:rsidRDefault="00073536" w:rsidP="00073536">
      <w:pPr>
        <w:ind w:left="284"/>
        <w:rPr>
          <w:i/>
          <w:lang w:val="en-US"/>
        </w:rPr>
      </w:pPr>
      <w:r w:rsidRPr="00073536">
        <w:rPr>
          <w:i/>
          <w:lang w:val="en-US"/>
        </w:rPr>
        <w:t>RRC Connection Request:</w:t>
      </w:r>
      <w:r w:rsidRPr="00073536">
        <w:rPr>
          <w:rFonts w:hint="eastAsia"/>
          <w:i/>
          <w:lang w:val="en-US"/>
        </w:rPr>
        <w:t xml:space="preserve"> </w:t>
      </w:r>
      <w:r w:rsidRPr="00073536">
        <w:rPr>
          <w:i/>
          <w:lang w:val="en-US"/>
        </w:rPr>
        <w:t>56</w:t>
      </w:r>
      <w:r w:rsidRPr="00073536">
        <w:rPr>
          <w:rFonts w:hint="eastAsia"/>
          <w:i/>
          <w:lang w:val="en-US"/>
        </w:rPr>
        <w:t xml:space="preserve"> bits </w:t>
      </w:r>
    </w:p>
    <w:p w14:paraId="052AE129" w14:textId="77777777" w:rsidR="00073536" w:rsidRPr="00073536" w:rsidRDefault="00073536" w:rsidP="00073536">
      <w:pPr>
        <w:ind w:left="284"/>
        <w:rPr>
          <w:lang w:val="en-US"/>
        </w:rPr>
      </w:pPr>
      <w:r w:rsidRPr="00073536">
        <w:rPr>
          <w:i/>
          <w:lang w:val="en-US"/>
        </w:rPr>
        <w:t xml:space="preserve">RRC Connection Resume Request: </w:t>
      </w:r>
      <w:r w:rsidRPr="00073536">
        <w:rPr>
          <w:rFonts w:hint="eastAsia"/>
          <w:i/>
          <w:lang w:val="en-US"/>
        </w:rPr>
        <w:t>72 bits.</w:t>
      </w:r>
    </w:p>
    <w:p w14:paraId="0FF4DCFB" w14:textId="6FB36789" w:rsidR="00C27CB1" w:rsidRPr="00073536" w:rsidRDefault="00C27CB1" w:rsidP="00CD4C7B">
      <w:r w:rsidRPr="00073536">
        <w:t>This contribution seeks to clarify that the</w:t>
      </w:r>
      <w:r w:rsidR="00073536">
        <w:t>se</w:t>
      </w:r>
      <w:r w:rsidRPr="00073536">
        <w:t xml:space="preserve"> agreement</w:t>
      </w:r>
      <w:r w:rsidR="00073536">
        <w:t>s</w:t>
      </w:r>
      <w:r w:rsidRPr="00073536">
        <w:t xml:space="preserve"> </w:t>
      </w:r>
      <w:r w:rsidR="00073536">
        <w:t xml:space="preserve">require to </w:t>
      </w:r>
      <w:r w:rsidRPr="00073536">
        <w:t>allow Preamble</w:t>
      </w:r>
      <w:r w:rsidR="004E764C" w:rsidRPr="00073536">
        <w:t xml:space="preserve"> g</w:t>
      </w:r>
      <w:r w:rsidRPr="00073536">
        <w:t>roup</w:t>
      </w:r>
      <w:r w:rsidR="004E764C" w:rsidRPr="00073536">
        <w:t xml:space="preserve"> </w:t>
      </w:r>
      <w:r w:rsidRPr="00073536">
        <w:t>B selection also based on only the size of Msg3, as in LTE.</w:t>
      </w:r>
    </w:p>
    <w:p w14:paraId="127ACA6D" w14:textId="40856182" w:rsidR="00CD4C7B" w:rsidRPr="00073536" w:rsidRDefault="00CD4C7B" w:rsidP="00CD4C7B">
      <w:pPr>
        <w:pStyle w:val="Heading1"/>
      </w:pPr>
      <w:r w:rsidRPr="00073536">
        <w:t>2</w:t>
      </w:r>
      <w:r w:rsidRPr="00073536">
        <w:tab/>
      </w:r>
      <w:r w:rsidR="00C27CB1" w:rsidRPr="00073536">
        <w:t>Discussion</w:t>
      </w:r>
      <w:r w:rsidR="009E7EA9" w:rsidRPr="00073536">
        <w:t xml:space="preserve"> on LTE baseline</w:t>
      </w:r>
    </w:p>
    <w:p w14:paraId="27AB0537" w14:textId="1D3C930B" w:rsidR="0053445D" w:rsidRPr="00073536" w:rsidRDefault="004E764C" w:rsidP="00CD4C7B">
      <w:r w:rsidRPr="00073536">
        <w:t>LTE procedure for the Random Access Preamble group selection reads like follows</w:t>
      </w:r>
      <w:r w:rsidR="009E7EA9" w:rsidRPr="00073536">
        <w:t xml:space="preserve"> [</w:t>
      </w:r>
      <w:hyperlink r:id="rId12" w:history="1">
        <w:r w:rsidR="009E7EA9" w:rsidRPr="00073536">
          <w:rPr>
            <w:rStyle w:val="Hyperlink"/>
          </w:rPr>
          <w:t>TS 36.321</w:t>
        </w:r>
      </w:hyperlink>
      <w:r w:rsidR="009E7EA9" w:rsidRPr="00073536">
        <w:t>]</w:t>
      </w:r>
      <w:r w:rsidRPr="00073536">
        <w:t>:</w:t>
      </w:r>
    </w:p>
    <w:p w14:paraId="096C448B" w14:textId="77777777" w:rsidR="004E764C" w:rsidRPr="00073536" w:rsidRDefault="004E764C" w:rsidP="004E764C">
      <w:pPr>
        <w:pStyle w:val="B1"/>
        <w:rPr>
          <w:i/>
        </w:rPr>
      </w:pPr>
      <w:r w:rsidRPr="00073536">
        <w:rPr>
          <w:i/>
        </w:rPr>
        <w:t>-</w:t>
      </w:r>
      <w:r w:rsidRPr="00073536">
        <w:rPr>
          <w:i/>
        </w:rPr>
        <w:tab/>
        <w:t>else the Random Access Preamble shall be selected by the MAC entity as follows:</w:t>
      </w:r>
    </w:p>
    <w:p w14:paraId="198E4497" w14:textId="77777777" w:rsidR="004E764C" w:rsidRPr="00073536" w:rsidRDefault="004E764C" w:rsidP="004E764C">
      <w:pPr>
        <w:pStyle w:val="B2"/>
        <w:rPr>
          <w:i/>
        </w:rPr>
      </w:pPr>
      <w:r w:rsidRPr="00073536">
        <w:rPr>
          <w:i/>
        </w:rPr>
        <w:t>-</w:t>
      </w:r>
      <w:r w:rsidRPr="00073536">
        <w:rPr>
          <w:i/>
        </w:rPr>
        <w:tab/>
        <w:t>For BL UEs or UEs in enhanced coverage, if Random Access Preamble group B does not exist, select the Random Access Preambles group corresponding to the selected enhanced coverage level.</w:t>
      </w:r>
    </w:p>
    <w:p w14:paraId="01EA2243" w14:textId="77777777" w:rsidR="004E764C" w:rsidRPr="00073536" w:rsidRDefault="004E764C" w:rsidP="004E764C">
      <w:pPr>
        <w:pStyle w:val="B2"/>
        <w:rPr>
          <w:i/>
        </w:rPr>
      </w:pPr>
      <w:r w:rsidRPr="00073536">
        <w:rPr>
          <w:i/>
        </w:rPr>
        <w:t>-</w:t>
      </w:r>
      <w:r w:rsidRPr="00073536">
        <w:rPr>
          <w:i/>
        </w:rPr>
        <w:tab/>
        <w:t>For NB-IoT, 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w:t>
      </w:r>
    </w:p>
    <w:p w14:paraId="0E3109CF" w14:textId="77777777" w:rsidR="004E764C" w:rsidRPr="00073536" w:rsidRDefault="004E764C" w:rsidP="004E764C">
      <w:pPr>
        <w:pStyle w:val="B2"/>
        <w:rPr>
          <w:i/>
        </w:rPr>
      </w:pPr>
      <w:r w:rsidRPr="00073536">
        <w:rPr>
          <w:i/>
        </w:rPr>
        <w:t>-</w:t>
      </w:r>
      <w:r w:rsidRPr="00073536">
        <w:rPr>
          <w:i/>
        </w:rPr>
        <w:tab/>
        <w:t xml:space="preserve">Except for BL UEs or UEs in enhanced coverage in case preamble group B does not exist, or except for NB-IoT UEs, if </w:t>
      </w:r>
      <w:r w:rsidRPr="00073536">
        <w:rPr>
          <w:rFonts w:eastAsia="SimSun"/>
          <w:i/>
          <w:lang w:eastAsia="zh-CN"/>
        </w:rPr>
        <w:t>Msg3</w:t>
      </w:r>
      <w:r w:rsidRPr="00073536">
        <w:rPr>
          <w:i/>
        </w:rPr>
        <w:t xml:space="preserve"> has not yet been transmitted, the MAC entity shall:</w:t>
      </w:r>
    </w:p>
    <w:p w14:paraId="0A51F6CA" w14:textId="77777777" w:rsidR="004E764C" w:rsidRPr="00073536" w:rsidRDefault="004E764C" w:rsidP="004E764C">
      <w:pPr>
        <w:pStyle w:val="B3"/>
        <w:rPr>
          <w:i/>
        </w:rPr>
      </w:pPr>
      <w:r w:rsidRPr="00073536">
        <w:rPr>
          <w:i/>
          <w:highlight w:val="yellow"/>
        </w:rPr>
        <w:t>-</w:t>
      </w:r>
      <w:r w:rsidRPr="00073536">
        <w:rPr>
          <w:i/>
          <w:highlight w:val="yellow"/>
        </w:rPr>
        <w:tab/>
        <w:t>if Random Access Preambles group B exists and any of the following events occur:</w:t>
      </w:r>
    </w:p>
    <w:p w14:paraId="05754A6D" w14:textId="77777777" w:rsidR="004E764C" w:rsidRPr="00073536" w:rsidRDefault="004E764C" w:rsidP="004E764C">
      <w:pPr>
        <w:pStyle w:val="B4"/>
        <w:rPr>
          <w:i/>
        </w:rPr>
      </w:pPr>
      <w:r w:rsidRPr="00073536">
        <w:rPr>
          <w:i/>
        </w:rPr>
        <w:t>-</w:t>
      </w:r>
      <w:r w:rsidRPr="00073536">
        <w:rPr>
          <w:i/>
        </w:rPr>
        <w:tab/>
        <w:t>the potential message size (UL data available for transmission plus MAC header and, where required, MAC control elements) is greater than messageSizeGroupA and the pathloss is less than P</w:t>
      </w:r>
      <w:r w:rsidRPr="00073536">
        <w:rPr>
          <w:i/>
          <w:vertAlign w:val="subscript"/>
        </w:rPr>
        <w:t xml:space="preserve">CMAX,c </w:t>
      </w:r>
      <w:r w:rsidRPr="00073536">
        <w:rPr>
          <w:i/>
        </w:rPr>
        <w:t>(of the Serving Cell performing the Random Access Procedure) – preambleInitialReceivedTargetPower – deltaPreambleMsg3 – messagePowerOffsetGroupB;</w:t>
      </w:r>
    </w:p>
    <w:p w14:paraId="7FB4DD0F" w14:textId="77777777" w:rsidR="004E764C" w:rsidRPr="00073536" w:rsidRDefault="004E764C" w:rsidP="004E764C">
      <w:pPr>
        <w:pStyle w:val="B4"/>
        <w:rPr>
          <w:i/>
        </w:rPr>
      </w:pPr>
      <w:r w:rsidRPr="00073536">
        <w:rPr>
          <w:i/>
          <w:highlight w:val="yellow"/>
        </w:rPr>
        <w:lastRenderedPageBreak/>
        <w:t>-</w:t>
      </w:r>
      <w:r w:rsidRPr="00073536">
        <w:rPr>
          <w:i/>
          <w:highlight w:val="yellow"/>
        </w:rPr>
        <w:tab/>
        <w:t>the Random Access procedure was initiated for the CCCH logical channel and the CCCH SDU size plus MAC header is greater than messageSizeGroupA;</w:t>
      </w:r>
    </w:p>
    <w:p w14:paraId="589181C2" w14:textId="77777777" w:rsidR="004E764C" w:rsidRPr="00073536" w:rsidRDefault="004E764C" w:rsidP="004E764C">
      <w:pPr>
        <w:pStyle w:val="B5"/>
        <w:rPr>
          <w:i/>
        </w:rPr>
      </w:pPr>
      <w:r w:rsidRPr="00073536">
        <w:rPr>
          <w:i/>
          <w:highlight w:val="yellow"/>
        </w:rPr>
        <w:t>-</w:t>
      </w:r>
      <w:r w:rsidRPr="00073536">
        <w:rPr>
          <w:i/>
          <w:highlight w:val="yellow"/>
        </w:rPr>
        <w:tab/>
        <w:t>select the Random Access Preambles group B;</w:t>
      </w:r>
    </w:p>
    <w:p w14:paraId="612BCC50" w14:textId="77777777" w:rsidR="004E764C" w:rsidRPr="00073536" w:rsidRDefault="004E764C" w:rsidP="004E764C">
      <w:pPr>
        <w:pStyle w:val="B3"/>
        <w:rPr>
          <w:i/>
        </w:rPr>
      </w:pPr>
      <w:r w:rsidRPr="00073536">
        <w:rPr>
          <w:i/>
        </w:rPr>
        <w:t>-</w:t>
      </w:r>
      <w:r w:rsidRPr="00073536">
        <w:rPr>
          <w:i/>
        </w:rPr>
        <w:tab/>
        <w:t>else:</w:t>
      </w:r>
    </w:p>
    <w:p w14:paraId="6849F4EC" w14:textId="77777777" w:rsidR="004E764C" w:rsidRPr="00073536" w:rsidRDefault="004E764C" w:rsidP="004E764C">
      <w:pPr>
        <w:pStyle w:val="B4"/>
        <w:rPr>
          <w:i/>
        </w:rPr>
      </w:pPr>
      <w:r w:rsidRPr="00073536">
        <w:rPr>
          <w:i/>
        </w:rPr>
        <w:t>-</w:t>
      </w:r>
      <w:r w:rsidRPr="00073536">
        <w:rPr>
          <w:i/>
        </w:rPr>
        <w:tab/>
        <w:t>select the Random Access Preambles group A.</w:t>
      </w:r>
    </w:p>
    <w:p w14:paraId="1573756B" w14:textId="2917D7CA" w:rsidR="004E764C" w:rsidRPr="00073536" w:rsidRDefault="004E764C" w:rsidP="00CD4C7B">
      <w:r w:rsidRPr="00073536">
        <w:t>Since the CCCH SDU size cannot be changed upon reception of UL grant via RAR</w:t>
      </w:r>
      <w:r w:rsidR="007646CC" w:rsidRPr="00073536">
        <w:t xml:space="preserve"> (due to TM mode RLC entity not supporting segmentation)</w:t>
      </w:r>
      <w:r w:rsidRPr="00073536">
        <w:t xml:space="preserve">, LTE does not specify UE behaviour where the CCCH SDU could not fit to the given UL grant. After the addition of the Resume procedure in Rel-13, the </w:t>
      </w:r>
      <w:r w:rsidRPr="00073536">
        <w:rPr>
          <w:i/>
        </w:rPr>
        <w:t>RRCConnectionResumeRequest</w:t>
      </w:r>
      <w:r w:rsidRPr="00073536">
        <w:t xml:space="preserve"> had the option of being 64 bits long unlike the </w:t>
      </w:r>
      <w:r w:rsidRPr="00073536">
        <w:rPr>
          <w:i/>
        </w:rPr>
        <w:t>RRCConnectionRequest</w:t>
      </w:r>
      <w:r w:rsidRPr="00073536">
        <w:t xml:space="preserve"> which is 48 bits. To support still a case of providing 56 bits UL grants for UEs establishing RRC connection through </w:t>
      </w:r>
      <w:r w:rsidRPr="00073536">
        <w:rPr>
          <w:i/>
        </w:rPr>
        <w:t>RRCConnectionRequest</w:t>
      </w:r>
      <w:r w:rsidRPr="00073536">
        <w:t xml:space="preserve"> procedure, the above highlighted Preamble group B selection based on solely on the CCCH SDU size was added.</w:t>
      </w:r>
    </w:p>
    <w:p w14:paraId="1043ADDF" w14:textId="6EDA94A0" w:rsidR="002F5075" w:rsidRPr="00073536" w:rsidRDefault="002F5075" w:rsidP="00CD4C7B">
      <w:pPr>
        <w:rPr>
          <w:b/>
        </w:rPr>
      </w:pPr>
      <w:r w:rsidRPr="00073536">
        <w:rPr>
          <w:b/>
        </w:rPr>
        <w:t>Observation: LTE baseline supports Preamble group B selection based on solely on the CCCH SDU / Msg3 size.</w:t>
      </w:r>
    </w:p>
    <w:p w14:paraId="5FF0E443" w14:textId="5097E99B" w:rsidR="00CD4C7B" w:rsidRPr="00073536" w:rsidRDefault="00CD4C7B" w:rsidP="00CD4C7B">
      <w:pPr>
        <w:pStyle w:val="Heading1"/>
      </w:pPr>
      <w:r w:rsidRPr="00073536">
        <w:t>3</w:t>
      </w:r>
      <w:r w:rsidRPr="00073536">
        <w:tab/>
      </w:r>
      <w:r w:rsidR="00FA53B3">
        <w:t>Preamble group B selection for NR</w:t>
      </w:r>
    </w:p>
    <w:p w14:paraId="4FFA1AB5" w14:textId="608C1FDE" w:rsidR="009E7EA9" w:rsidRPr="00073536" w:rsidRDefault="009E7EA9" w:rsidP="009E7EA9">
      <w:r w:rsidRPr="00073536">
        <w:t>Since NR will also support RRC_INACTIVE state and hence the connection resume procedure, like LTE, on top of the connection establishment procedure from RRC_IDLE, similar mechanism for Preamble group B selection should be specified from the beginning.</w:t>
      </w:r>
      <w:r w:rsidR="00FA53B3">
        <w:t xml:space="preserve"> Otherwise, during the RA procedure, gNB needs to always account the possibility of UEs requesting RRC resume with the bigger CCCH SDU and hence would need to provide grant size that suffices for both CCCH SDU sizes. This possibility should be left up to NW decision (ie., whether to apply Preamble group B or not for this purpose) and allow the configuration where the Msg3 grant size can be as small as the smallest CCCH SDU + required MAC subheader.</w:t>
      </w:r>
    </w:p>
    <w:p w14:paraId="48DF65D3" w14:textId="028C7E5C" w:rsidR="009E7EA9" w:rsidRPr="00073536" w:rsidRDefault="009E7EA9" w:rsidP="009E7EA9">
      <w:pPr>
        <w:rPr>
          <w:b/>
        </w:rPr>
      </w:pPr>
      <w:r w:rsidRPr="00073536">
        <w:rPr>
          <w:b/>
        </w:rPr>
        <w:t xml:space="preserve">Proposal: </w:t>
      </w:r>
      <w:r w:rsidR="00FA53B3">
        <w:rPr>
          <w:b/>
        </w:rPr>
        <w:t>Specify into TS 38.321 the option where</w:t>
      </w:r>
      <w:r w:rsidRPr="00073536">
        <w:rPr>
          <w:b/>
        </w:rPr>
        <w:t xml:space="preserve"> Preamble group B selection </w:t>
      </w:r>
      <w:r w:rsidR="00FA53B3">
        <w:rPr>
          <w:b/>
        </w:rPr>
        <w:t xml:space="preserve">can be </w:t>
      </w:r>
      <w:r w:rsidRPr="00073536">
        <w:rPr>
          <w:b/>
        </w:rPr>
        <w:t>based solely on the CCCH SDU size.</w:t>
      </w:r>
    </w:p>
    <w:p w14:paraId="2FD498F1" w14:textId="33BD55F4" w:rsidR="006C77A4" w:rsidRPr="00073536" w:rsidRDefault="006C77A4" w:rsidP="006C77A4">
      <w:r w:rsidRPr="00073536">
        <w:t>Related CR into TS 38.321 is provided in [1].</w:t>
      </w:r>
    </w:p>
    <w:p w14:paraId="27040B6C" w14:textId="7D5457F1" w:rsidR="006C77A4" w:rsidRPr="00073536" w:rsidRDefault="006C77A4" w:rsidP="006C77A4">
      <w:pPr>
        <w:pStyle w:val="Heading1"/>
      </w:pPr>
      <w:r w:rsidRPr="00073536">
        <w:t>References</w:t>
      </w:r>
    </w:p>
    <w:p w14:paraId="3F64B056" w14:textId="5758BE61" w:rsidR="006C77A4" w:rsidRPr="00073536" w:rsidRDefault="006C77A4" w:rsidP="006C77A4">
      <w:r w:rsidRPr="00073536">
        <w:t>[1]</w:t>
      </w:r>
      <w:r w:rsidRPr="00073536">
        <w:tab/>
        <w:t>R2-</w:t>
      </w:r>
      <w:r w:rsidR="00E4361C">
        <w:t>1808031</w:t>
      </w:r>
      <w:r w:rsidRPr="00073536">
        <w:t xml:space="preserve">, </w:t>
      </w:r>
      <w:r w:rsidR="00346D9E" w:rsidRPr="00073536">
        <w:rPr>
          <w:i/>
        </w:rPr>
        <w:t>CR to 38.321 on Preamble group B selection</w:t>
      </w:r>
      <w:r w:rsidRPr="00073536">
        <w:t>, Nokia,</w:t>
      </w:r>
      <w:r w:rsidR="00346D9E" w:rsidRPr="00073536">
        <w:t xml:space="preserve"> NTT DOCOMO,</w:t>
      </w:r>
      <w:r w:rsidRPr="00073536">
        <w:t xml:space="preserve"> Nokia Shanghai Bell</w:t>
      </w:r>
    </w:p>
    <w:p w14:paraId="35F222F4" w14:textId="06E4F74A" w:rsidR="00080512" w:rsidRPr="00073536" w:rsidRDefault="00080512" w:rsidP="00CD4C7B"/>
    <w:sectPr w:rsidR="00080512" w:rsidRPr="000735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DB5D9" w14:textId="77777777" w:rsidR="00140E0D" w:rsidRDefault="00140E0D">
      <w:r>
        <w:separator/>
      </w:r>
    </w:p>
  </w:endnote>
  <w:endnote w:type="continuationSeparator" w:id="0">
    <w:p w14:paraId="08006E4D" w14:textId="77777777" w:rsidR="00140E0D" w:rsidRDefault="0014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481A4" w14:textId="77777777" w:rsidR="00140E0D" w:rsidRDefault="00140E0D">
      <w:r>
        <w:separator/>
      </w:r>
    </w:p>
  </w:footnote>
  <w:footnote w:type="continuationSeparator" w:id="0">
    <w:p w14:paraId="197CC7ED" w14:textId="77777777" w:rsidR="00140E0D" w:rsidRDefault="00140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03B"/>
    <w:rsid w:val="00073536"/>
    <w:rsid w:val="00080512"/>
    <w:rsid w:val="00090468"/>
    <w:rsid w:val="000B7BCF"/>
    <w:rsid w:val="000C522B"/>
    <w:rsid w:val="000D58AB"/>
    <w:rsid w:val="00112F1A"/>
    <w:rsid w:val="001149A6"/>
    <w:rsid w:val="00140E0D"/>
    <w:rsid w:val="00145075"/>
    <w:rsid w:val="001741A0"/>
    <w:rsid w:val="00175FA0"/>
    <w:rsid w:val="00194CD0"/>
    <w:rsid w:val="001B49C9"/>
    <w:rsid w:val="001C4F79"/>
    <w:rsid w:val="001F168B"/>
    <w:rsid w:val="001F7831"/>
    <w:rsid w:val="00204045"/>
    <w:rsid w:val="0020712B"/>
    <w:rsid w:val="0022606D"/>
    <w:rsid w:val="002747EC"/>
    <w:rsid w:val="002855BF"/>
    <w:rsid w:val="002B18B0"/>
    <w:rsid w:val="002C3D96"/>
    <w:rsid w:val="002F0D22"/>
    <w:rsid w:val="002F5075"/>
    <w:rsid w:val="003172DC"/>
    <w:rsid w:val="00325AE3"/>
    <w:rsid w:val="00326069"/>
    <w:rsid w:val="00346D9E"/>
    <w:rsid w:val="0035462D"/>
    <w:rsid w:val="00355289"/>
    <w:rsid w:val="00364B41"/>
    <w:rsid w:val="003B0931"/>
    <w:rsid w:val="003B40AD"/>
    <w:rsid w:val="003C4E37"/>
    <w:rsid w:val="003E16BE"/>
    <w:rsid w:val="003E61FA"/>
    <w:rsid w:val="004006E8"/>
    <w:rsid w:val="00401855"/>
    <w:rsid w:val="00477455"/>
    <w:rsid w:val="004C44D2"/>
    <w:rsid w:val="004D3578"/>
    <w:rsid w:val="004D380D"/>
    <w:rsid w:val="004E213A"/>
    <w:rsid w:val="004E764C"/>
    <w:rsid w:val="00503171"/>
    <w:rsid w:val="00506C28"/>
    <w:rsid w:val="0052455A"/>
    <w:rsid w:val="0053445D"/>
    <w:rsid w:val="00534DA0"/>
    <w:rsid w:val="00543E6C"/>
    <w:rsid w:val="00565087"/>
    <w:rsid w:val="0056573F"/>
    <w:rsid w:val="006027F7"/>
    <w:rsid w:val="00611566"/>
    <w:rsid w:val="00646D99"/>
    <w:rsid w:val="00656910"/>
    <w:rsid w:val="006C66D8"/>
    <w:rsid w:val="006C77A4"/>
    <w:rsid w:val="006D1E24"/>
    <w:rsid w:val="006E1417"/>
    <w:rsid w:val="006F6A2C"/>
    <w:rsid w:val="00710201"/>
    <w:rsid w:val="007342B5"/>
    <w:rsid w:val="00734A5B"/>
    <w:rsid w:val="00744E76"/>
    <w:rsid w:val="00757D40"/>
    <w:rsid w:val="007615C3"/>
    <w:rsid w:val="007646CC"/>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67ABB"/>
    <w:rsid w:val="00970DB3"/>
    <w:rsid w:val="00974BB0"/>
    <w:rsid w:val="009A0AF3"/>
    <w:rsid w:val="009B07CD"/>
    <w:rsid w:val="009C19E9"/>
    <w:rsid w:val="009D74A6"/>
    <w:rsid w:val="009E7EA9"/>
    <w:rsid w:val="00A10F02"/>
    <w:rsid w:val="00A11D3C"/>
    <w:rsid w:val="00A204CA"/>
    <w:rsid w:val="00A53724"/>
    <w:rsid w:val="00A82346"/>
    <w:rsid w:val="00A9671C"/>
    <w:rsid w:val="00AA1553"/>
    <w:rsid w:val="00B15449"/>
    <w:rsid w:val="00B47FD1"/>
    <w:rsid w:val="00B516BB"/>
    <w:rsid w:val="00BC3555"/>
    <w:rsid w:val="00C06021"/>
    <w:rsid w:val="00C12B51"/>
    <w:rsid w:val="00C24650"/>
    <w:rsid w:val="00C27CB1"/>
    <w:rsid w:val="00C33079"/>
    <w:rsid w:val="00C72583"/>
    <w:rsid w:val="00C83A13"/>
    <w:rsid w:val="00C9068C"/>
    <w:rsid w:val="00C92967"/>
    <w:rsid w:val="00CA3D0C"/>
    <w:rsid w:val="00CA654B"/>
    <w:rsid w:val="00CD4C7B"/>
    <w:rsid w:val="00D55E47"/>
    <w:rsid w:val="00D62E19"/>
    <w:rsid w:val="00D738D6"/>
    <w:rsid w:val="00D80795"/>
    <w:rsid w:val="00D854BE"/>
    <w:rsid w:val="00D87E00"/>
    <w:rsid w:val="00D9134D"/>
    <w:rsid w:val="00D96D11"/>
    <w:rsid w:val="00DA7A03"/>
    <w:rsid w:val="00DB1818"/>
    <w:rsid w:val="00DC309B"/>
    <w:rsid w:val="00DC4DA2"/>
    <w:rsid w:val="00E4361C"/>
    <w:rsid w:val="00E62835"/>
    <w:rsid w:val="00E713E7"/>
    <w:rsid w:val="00E77645"/>
    <w:rsid w:val="00E83697"/>
    <w:rsid w:val="00EA2780"/>
    <w:rsid w:val="00EC4A25"/>
    <w:rsid w:val="00F025A2"/>
    <w:rsid w:val="00F07388"/>
    <w:rsid w:val="00F2026E"/>
    <w:rsid w:val="00F2210A"/>
    <w:rsid w:val="00F37743"/>
    <w:rsid w:val="00F54A3D"/>
    <w:rsid w:val="00F54CB0"/>
    <w:rsid w:val="00F653B8"/>
    <w:rsid w:val="00F71B89"/>
    <w:rsid w:val="00F7353C"/>
    <w:rsid w:val="00F76F8F"/>
    <w:rsid w:val="00FA1266"/>
    <w:rsid w:val="00FA53B3"/>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C27CB1"/>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C27CB1"/>
    <w:rPr>
      <w:rFonts w:ascii="Arial" w:eastAsia="MS Mincho" w:hAnsi="Arial"/>
      <w:szCs w:val="24"/>
      <w:lang w:val="x-none"/>
    </w:rPr>
  </w:style>
  <w:style w:type="character" w:customStyle="1" w:styleId="B1Char">
    <w:name w:val="B1 Char"/>
    <w:link w:val="B1"/>
    <w:rsid w:val="004E764C"/>
    <w:rPr>
      <w:lang w:eastAsia="en-US"/>
    </w:rPr>
  </w:style>
  <w:style w:type="character" w:customStyle="1" w:styleId="B2Char">
    <w:name w:val="B2 Char"/>
    <w:link w:val="B2"/>
    <w:rsid w:val="004E764C"/>
    <w:rPr>
      <w:lang w:eastAsia="en-US"/>
    </w:rPr>
  </w:style>
  <w:style w:type="character" w:customStyle="1" w:styleId="B3Char">
    <w:name w:val="B3 Char"/>
    <w:link w:val="B3"/>
    <w:rsid w:val="004E764C"/>
    <w:rPr>
      <w:lang w:eastAsia="en-US"/>
    </w:rPr>
  </w:style>
  <w:style w:type="character" w:customStyle="1" w:styleId="B4Char">
    <w:name w:val="B4 Char"/>
    <w:link w:val="B4"/>
    <w:rsid w:val="004E764C"/>
    <w:rPr>
      <w:lang w:eastAsia="en-US"/>
    </w:rPr>
  </w:style>
  <w:style w:type="character" w:styleId="UnresolvedMention">
    <w:name w:val="Unresolved Mention"/>
    <w:basedOn w:val="DefaultParagraphFont"/>
    <w:rsid w:val="009E7EA9"/>
    <w:rPr>
      <w:color w:val="808080"/>
      <w:shd w:val="clear" w:color="auto" w:fill="E6E6E6"/>
    </w:rPr>
  </w:style>
  <w:style w:type="paragraph" w:styleId="ListParagraph">
    <w:name w:val="List Paragraph"/>
    <w:basedOn w:val="Normal"/>
    <w:uiPriority w:val="34"/>
    <w:qFormat/>
    <w:rsid w:val="009E7EA9"/>
    <w:pPr>
      <w:ind w:left="720"/>
      <w:contextualSpacing/>
    </w:pPr>
  </w:style>
  <w:style w:type="paragraph" w:styleId="BalloonText">
    <w:name w:val="Balloon Text"/>
    <w:basedOn w:val="Normal"/>
    <w:link w:val="BalloonTextChar"/>
    <w:rsid w:val="00967ABB"/>
    <w:pPr>
      <w:spacing w:after="0"/>
    </w:pPr>
    <w:rPr>
      <w:rFonts w:ascii="Segoe UI" w:hAnsi="Segoe UI" w:cs="Segoe UI"/>
      <w:sz w:val="18"/>
      <w:szCs w:val="18"/>
    </w:rPr>
  </w:style>
  <w:style w:type="character" w:customStyle="1" w:styleId="BalloonTextChar">
    <w:name w:val="Balloon Text Char"/>
    <w:basedOn w:val="DefaultParagraphFont"/>
    <w:link w:val="BalloonText"/>
    <w:rsid w:val="00967AB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9539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archive/36_series/36.321/36321-e4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1bis/Docs/R2-180650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5AIRPNAIUNRU-859666464-991</_dlc_DocId>
    <_dlc_DocIdUrl xmlns="71c5aaf6-e6ce-465b-b873-5148d2a4c105">
      <Url>https://nokia.sharepoint.com/sites/c5g/e2earch/_layouts/15/DocIdRedir.aspx?ID=5AIRPNAIUNRU-859666464-991</Url>
      <Description>5AIRPNAIUNRU-859666464-991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F5541-7FDC-467D-8940-526E0EBF84F3}">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http://www.w3.org/XML/1998/namespace"/>
    <ds:schemaRef ds:uri="http://purl.org/dc/dcmitype/"/>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748</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Nokia</cp:lastModifiedBy>
  <cp:revision>2</cp:revision>
  <dcterms:created xsi:type="dcterms:W3CDTF">2018-05-10T19:19:00Z</dcterms:created>
  <dcterms:modified xsi:type="dcterms:W3CDTF">2018-05-10T19:19:00Z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2970e551-733a-4b7b-bac9-7573ae75b60e</vt:lpwstr>
  </property>
</Properties>
</file>